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AAA61" w14:textId="77777777" w:rsidR="00A50ACC" w:rsidRDefault="00A50ACC" w:rsidP="00A50AC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Joan PLOMPTON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97737E3" w14:textId="77777777" w:rsidR="00A50ACC" w:rsidRDefault="00A50ACC" w:rsidP="00A50AC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Widow.</w:t>
      </w:r>
    </w:p>
    <w:p w14:paraId="3DA7C17A" w14:textId="77777777" w:rsidR="00A50ACC" w:rsidRDefault="00A50ACC" w:rsidP="00A50AC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7B64022" w14:textId="77777777" w:rsidR="00A50ACC" w:rsidRDefault="00A50ACC" w:rsidP="00A50AC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5C737E2" w14:textId="77777777" w:rsidR="00A50ACC" w:rsidRDefault="00A50ACC" w:rsidP="00A50AC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She made a plaint of trespass against Joan Ward, Prioress of </w:t>
      </w:r>
      <w:proofErr w:type="spellStart"/>
      <w:r>
        <w:rPr>
          <w:rFonts w:ascii="Times New Roman" w:hAnsi="Times New Roman" w:cs="Times New Roman"/>
        </w:rPr>
        <w:t>Esholt</w:t>
      </w:r>
      <w:proofErr w:type="spellEnd"/>
      <w:r>
        <w:rPr>
          <w:rFonts w:ascii="Times New Roman" w:hAnsi="Times New Roman" w:cs="Times New Roman"/>
        </w:rPr>
        <w:t>, West</w:t>
      </w:r>
    </w:p>
    <w:p w14:paraId="56B7C9A5" w14:textId="77777777" w:rsidR="00A50ACC" w:rsidRDefault="00A50ACC" w:rsidP="00A50AC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Riding of Yorkshire.</w:t>
      </w:r>
    </w:p>
    <w:p w14:paraId="63BF9209" w14:textId="77777777" w:rsidR="00A50ACC" w:rsidRDefault="00A50ACC" w:rsidP="00A50AC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7524DF8" w14:textId="77777777" w:rsidR="00A50ACC" w:rsidRDefault="00A50ACC" w:rsidP="00A50AC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B85EFBF" w14:textId="77777777" w:rsidR="00A50ACC" w:rsidRDefault="00A50ACC" w:rsidP="00A50AC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1C4B4543" w14:textId="77777777" w:rsidR="00A50ACC" w:rsidRDefault="00A50ACC" w:rsidP="00A50AC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2018</w:t>
      </w:r>
    </w:p>
    <w:p w14:paraId="6E01E8E7" w14:textId="77777777" w:rsidR="006B2F86" w:rsidRPr="00E71FC3" w:rsidRDefault="00A50AC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B0BB8" w14:textId="77777777" w:rsidR="00A50ACC" w:rsidRDefault="00A50ACC" w:rsidP="00E71FC3">
      <w:r>
        <w:separator/>
      </w:r>
    </w:p>
  </w:endnote>
  <w:endnote w:type="continuationSeparator" w:id="0">
    <w:p w14:paraId="43BA4ED4" w14:textId="77777777" w:rsidR="00A50ACC" w:rsidRDefault="00A50AC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0790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0D569" w14:textId="77777777" w:rsidR="00A50ACC" w:rsidRDefault="00A50ACC" w:rsidP="00E71FC3">
      <w:r>
        <w:separator/>
      </w:r>
    </w:p>
  </w:footnote>
  <w:footnote w:type="continuationSeparator" w:id="0">
    <w:p w14:paraId="3608E099" w14:textId="77777777" w:rsidR="00A50ACC" w:rsidRDefault="00A50AC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ACC"/>
    <w:rsid w:val="001A7C09"/>
    <w:rsid w:val="00577BD5"/>
    <w:rsid w:val="00656CBA"/>
    <w:rsid w:val="006A1F77"/>
    <w:rsid w:val="00733BE7"/>
    <w:rsid w:val="00A50AC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5F732"/>
  <w15:chartTrackingRefBased/>
  <w15:docId w15:val="{C5071B72-C6F2-44AC-8ACF-6F7EBB27F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0AC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50A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2018-11-04T20:00:00Z</dcterms:created>
  <dcterms:modified xsi:type="dcterms:W3CDTF">2018-11-04T20:01:00Z</dcterms:modified>
</cp:coreProperties>
</file>